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92100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92100C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AA53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2341A">
        <w:rPr>
          <w:rFonts w:ascii="Corbel" w:hAnsi="Corbel"/>
          <w:b/>
          <w:smallCaps/>
          <w:sz w:val="24"/>
          <w:szCs w:val="24"/>
        </w:rPr>
        <w:t xml:space="preserve"> </w:t>
      </w:r>
      <w:r w:rsidR="00E246EC">
        <w:rPr>
          <w:rFonts w:ascii="Corbel" w:hAnsi="Corbel"/>
          <w:b/>
          <w:smallCaps/>
          <w:sz w:val="24"/>
          <w:szCs w:val="24"/>
        </w:rPr>
        <w:t>202</w:t>
      </w:r>
      <w:r w:rsidR="00E55F24">
        <w:rPr>
          <w:rFonts w:ascii="Corbel" w:hAnsi="Corbel"/>
          <w:b/>
          <w:smallCaps/>
          <w:sz w:val="24"/>
          <w:szCs w:val="24"/>
        </w:rPr>
        <w:t>5</w:t>
      </w:r>
      <w:r w:rsidR="00E246EC">
        <w:rPr>
          <w:rFonts w:ascii="Corbel" w:hAnsi="Corbel"/>
          <w:b/>
          <w:smallCaps/>
          <w:sz w:val="24"/>
          <w:szCs w:val="24"/>
        </w:rPr>
        <w:t>- 202</w:t>
      </w:r>
      <w:r w:rsidR="00E55F24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B2341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AA53BE" w:rsidRDefault="00445970" w:rsidP="00AA53BE">
      <w:pPr>
        <w:spacing w:after="0" w:line="240" w:lineRule="exac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A53BE">
        <w:rPr>
          <w:rFonts w:ascii="Corbel" w:hAnsi="Corbel"/>
          <w:i/>
          <w:smallCaps/>
          <w:sz w:val="24"/>
          <w:szCs w:val="24"/>
        </w:rPr>
        <w:t>202</w:t>
      </w:r>
      <w:r w:rsidR="0092100C">
        <w:rPr>
          <w:rFonts w:ascii="Corbel" w:hAnsi="Corbel"/>
          <w:i/>
          <w:smallCaps/>
          <w:sz w:val="24"/>
          <w:szCs w:val="24"/>
        </w:rPr>
        <w:t>7</w:t>
      </w:r>
      <w:r w:rsidR="00AA53BE">
        <w:rPr>
          <w:rFonts w:ascii="Corbel" w:hAnsi="Corbel"/>
          <w:i/>
          <w:smallCaps/>
          <w:sz w:val="24"/>
          <w:szCs w:val="24"/>
        </w:rPr>
        <w:t>-202</w:t>
      </w:r>
      <w:r w:rsidR="006D1A6D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603626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6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ścieżek edukacyjno-kulturalnych</w:t>
            </w:r>
          </w:p>
        </w:tc>
      </w:tr>
      <w:tr w:rsidR="0085747A" w:rsidRPr="009C54AE" w:rsidTr="00603626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03626" w:rsidRPr="00253864" w:rsidRDefault="0092100C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03626" w:rsidRPr="00253864" w:rsidRDefault="0092100C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 xml:space="preserve">Pedagogika, sp. </w:t>
            </w:r>
            <w:r>
              <w:rPr>
                <w:rFonts w:ascii="Corbel" w:hAnsi="Corbel"/>
                <w:sz w:val="24"/>
                <w:szCs w:val="24"/>
              </w:rPr>
              <w:t>pedagogika medialna z animacją kultury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03626" w:rsidRPr="00253864" w:rsidRDefault="009D1828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Stacjonarna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03626" w:rsidRPr="00253864" w:rsidRDefault="006460D0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II</w:t>
            </w:r>
            <w:r w:rsidR="007C0649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semestr 5,6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Przedmiot kształcenia specjalnościowego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03626" w:rsidRPr="00253864" w:rsidRDefault="00F92343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Piotr Karaś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1782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B1782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1A6D" w:rsidRDefault="00E22FBC" w:rsidP="006C09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D1A6D" w:rsidRDefault="00503211" w:rsidP="006C09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D1A6D">
        <w:rPr>
          <w:rFonts w:ascii="Corbel" w:hAnsi="Corbel"/>
          <w:b w:val="0"/>
          <w:smallCaps w:val="0"/>
          <w:szCs w:val="24"/>
        </w:rPr>
        <w:t>Egzamin</w:t>
      </w:r>
      <w:r w:rsidR="00530A12" w:rsidRPr="006D1A6D">
        <w:rPr>
          <w:rFonts w:ascii="Corbel" w:hAnsi="Corbel"/>
          <w:b w:val="0"/>
          <w:smallCaps w:val="0"/>
          <w:szCs w:val="24"/>
        </w:rPr>
        <w:t>, 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2100C" w:rsidRDefault="002248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100C">
              <w:rPr>
                <w:rFonts w:ascii="Corbel" w:hAnsi="Corbel"/>
                <w:b w:val="0"/>
                <w:smallCaps w:val="0"/>
              </w:rPr>
              <w:t>Podstawowe umiejętności w zakresie technologii informacyjno-komunikacyjnych w tym umiejętność wykorzystania zasobów internetowych.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6C0939">
      <w:pPr>
        <w:pStyle w:val="Punktygwne"/>
        <w:keepNext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6C0939">
      <w:pPr>
        <w:pStyle w:val="Punktygwne"/>
        <w:keepNext/>
        <w:spacing w:before="0" w:after="0"/>
        <w:rPr>
          <w:rFonts w:ascii="Corbel" w:hAnsi="Corbel"/>
          <w:szCs w:val="24"/>
        </w:rPr>
      </w:pPr>
    </w:p>
    <w:p w:rsidR="0085747A" w:rsidRDefault="0071620A" w:rsidP="006C0939">
      <w:pPr>
        <w:pStyle w:val="Podpunkty"/>
        <w:keepNext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835AE" w:rsidP="00A065B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z zakresu pozyskiwania informacji o</w:t>
            </w:r>
            <w:r w:rsidR="00A065B3">
              <w:rPr>
                <w:rFonts w:ascii="Corbel" w:hAnsi="Corbel"/>
                <w:b w:val="0"/>
                <w:sz w:val="24"/>
                <w:szCs w:val="24"/>
              </w:rPr>
              <w:t xml:space="preserve"> kulturze swojego regionu,</w:t>
            </w:r>
            <w:r w:rsidR="00BF088D">
              <w:rPr>
                <w:rFonts w:ascii="Corbel" w:hAnsi="Corbel"/>
                <w:b w:val="0"/>
                <w:sz w:val="24"/>
                <w:szCs w:val="24"/>
              </w:rPr>
              <w:t xml:space="preserve"> historii </w:t>
            </w:r>
            <w:r w:rsidR="00E2562E">
              <w:rPr>
                <w:rFonts w:ascii="Corbel" w:hAnsi="Corbel"/>
                <w:b w:val="0"/>
                <w:sz w:val="24"/>
                <w:szCs w:val="24"/>
              </w:rPr>
              <w:t>lokalnej społeczności.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256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E719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Wskazanie powiązania</w:t>
            </w:r>
            <w:r w:rsidR="003E583F">
              <w:rPr>
                <w:rFonts w:ascii="Corbel" w:hAnsi="Corbel"/>
                <w:b w:val="0"/>
                <w:sz w:val="24"/>
                <w:szCs w:val="24"/>
              </w:rPr>
              <w:t xml:space="preserve"> aspektu pedagogicznego w obszarze kultury społeczeństwa lokalnego</w:t>
            </w:r>
            <w:r w:rsidR="00AE3C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2562E" w:rsidRPr="009C54AE" w:rsidTr="00923D7D">
        <w:tc>
          <w:tcPr>
            <w:tcW w:w="851" w:type="dxa"/>
            <w:vAlign w:val="center"/>
          </w:tcPr>
          <w:p w:rsidR="00E2562E" w:rsidRPr="009C54AE" w:rsidRDefault="001C5B0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2562E" w:rsidRPr="009C54AE" w:rsidRDefault="000404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Gromadzenie różnych form przekazu do wybranych grup docelowych</w:t>
            </w:r>
            <w:r w:rsidR="00AE3C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C5B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1C5B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Selekcjonowanie i uporządkowanie informacji</w:t>
            </w:r>
            <w:r w:rsidR="008F06C1">
              <w:rPr>
                <w:rFonts w:ascii="Corbel" w:hAnsi="Corbel"/>
                <w:b w:val="0"/>
                <w:sz w:val="24"/>
                <w:szCs w:val="24"/>
              </w:rPr>
              <w:t>, faktów, danych historycznych, przedstawicieli środowiska lokalnego</w:t>
            </w:r>
            <w:r w:rsidR="00AE3C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71926" w:rsidRPr="009C54AE" w:rsidTr="00923D7D">
        <w:tc>
          <w:tcPr>
            <w:tcW w:w="851" w:type="dxa"/>
            <w:vAlign w:val="center"/>
          </w:tcPr>
          <w:p w:rsidR="00E71926" w:rsidRDefault="00E719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C5 </w:t>
            </w:r>
          </w:p>
        </w:tc>
        <w:tc>
          <w:tcPr>
            <w:tcW w:w="8819" w:type="dxa"/>
            <w:vAlign w:val="center"/>
          </w:tcPr>
          <w:p w:rsidR="00E71926" w:rsidRDefault="00E719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Opracowanie spacerów wirtualnych z zastosowaniem nowoczesnej technologii</w:t>
            </w:r>
            <w:r w:rsidR="00AE3C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1E00E4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1E00E4">
        <w:tc>
          <w:tcPr>
            <w:tcW w:w="168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85747A" w:rsidRPr="00470C71" w:rsidRDefault="006B1A53" w:rsidP="00DC69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="00DC6912" w:rsidRPr="00470C71">
              <w:rPr>
                <w:rFonts w:ascii="Corbel" w:hAnsi="Corbel"/>
                <w:b w:val="0"/>
                <w:smallCaps w:val="0"/>
                <w:szCs w:val="24"/>
              </w:rPr>
              <w:t>założenia ścieżki edukacyjno-kulturalne</w:t>
            </w:r>
            <w:r w:rsidR="00AE3CC9" w:rsidRPr="00470C71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DC6912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i sposoby jej realizacji</w:t>
            </w:r>
            <w:r w:rsidR="00AE3CC9" w:rsidRPr="00470C7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9C54AE" w:rsidRDefault="00D142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296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9F39EB" w:rsidRPr="009C54AE" w:rsidTr="001E00E4">
        <w:tc>
          <w:tcPr>
            <w:tcW w:w="1680" w:type="dxa"/>
          </w:tcPr>
          <w:p w:rsidR="009F39EB" w:rsidRPr="009C54AE" w:rsidRDefault="009938D6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9F39EB" w:rsidRPr="00470C71" w:rsidRDefault="006B1A53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znaczenie wartości pedagogicznych realizowanych zadań. </w:t>
            </w:r>
          </w:p>
        </w:tc>
        <w:tc>
          <w:tcPr>
            <w:tcW w:w="1865" w:type="dxa"/>
          </w:tcPr>
          <w:p w:rsidR="009F39EB" w:rsidRPr="009C54AE" w:rsidRDefault="009F39EB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296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F39EB" w:rsidRPr="009C54AE" w:rsidTr="001E00E4">
        <w:tc>
          <w:tcPr>
            <w:tcW w:w="1680" w:type="dxa"/>
          </w:tcPr>
          <w:p w:rsidR="009F39EB" w:rsidRPr="009C54AE" w:rsidRDefault="009938D6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9F39EB" w:rsidRPr="00470C71" w:rsidRDefault="00503211" w:rsidP="00470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C71">
              <w:rPr>
                <w:rFonts w:ascii="Corbel" w:hAnsi="Corbel"/>
                <w:b w:val="0"/>
                <w:smallCaps w:val="0"/>
                <w:szCs w:val="24"/>
              </w:rPr>
              <w:t>Skonstruuje projekt</w:t>
            </w:r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Pr="00470C71">
              <w:rPr>
                <w:rFonts w:ascii="Corbel" w:hAnsi="Corbel"/>
                <w:b w:val="0"/>
                <w:smallCaps w:val="0"/>
                <w:szCs w:val="24"/>
              </w:rPr>
              <w:t>dokona</w:t>
            </w:r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transfer</w:t>
            </w:r>
            <w:r w:rsidRPr="00470C7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wiedzy w zakresie dziedzictwa kulturowego do świata wirtualnego.</w:t>
            </w:r>
          </w:p>
        </w:tc>
        <w:tc>
          <w:tcPr>
            <w:tcW w:w="1865" w:type="dxa"/>
          </w:tcPr>
          <w:p w:rsidR="009F39EB" w:rsidRPr="009C54AE" w:rsidRDefault="009F39EB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17E1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F39EB" w:rsidRPr="009C54AE" w:rsidTr="001E00E4">
        <w:tc>
          <w:tcPr>
            <w:tcW w:w="1680" w:type="dxa"/>
          </w:tcPr>
          <w:p w:rsidR="009F39EB" w:rsidRDefault="009938D6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9F39EB" w:rsidRPr="00470C71" w:rsidRDefault="006B1A53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Wykona </w:t>
            </w:r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>ścieżkę dydaktyczną dla swojego regionu.</w:t>
            </w:r>
          </w:p>
        </w:tc>
        <w:tc>
          <w:tcPr>
            <w:tcW w:w="1865" w:type="dxa"/>
          </w:tcPr>
          <w:p w:rsidR="009F39EB" w:rsidRPr="009C54AE" w:rsidRDefault="009F39EB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39EB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9938D6" w:rsidRPr="009C54AE" w:rsidTr="001E00E4">
        <w:tc>
          <w:tcPr>
            <w:tcW w:w="1680" w:type="dxa"/>
          </w:tcPr>
          <w:p w:rsidR="009938D6" w:rsidRDefault="009938D6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9938D6" w:rsidRPr="00470C71" w:rsidRDefault="00A04D8A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Weźmie udział</w:t>
            </w:r>
            <w:r w:rsidR="009938D6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w działaniach popularyzujących  dziedzictwo kulturowe swojego regionu.</w:t>
            </w:r>
          </w:p>
        </w:tc>
        <w:tc>
          <w:tcPr>
            <w:tcW w:w="1865" w:type="dxa"/>
          </w:tcPr>
          <w:p w:rsidR="009938D6" w:rsidRPr="009F39EB" w:rsidRDefault="003078A3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78A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0321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 wykładu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553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Kwerenda zasobów kultury lokalnego środowiska </w:t>
            </w:r>
            <w:r w:rsidR="00ED0D98">
              <w:rPr>
                <w:rFonts w:ascii="Corbel" w:hAnsi="Corbel"/>
                <w:sz w:val="24"/>
                <w:szCs w:val="24"/>
              </w:rPr>
              <w:t xml:space="preserve">(fotografie archiwalne, zabytki </w:t>
            </w:r>
            <w:r w:rsidR="00D5767E">
              <w:rPr>
                <w:rFonts w:ascii="Corbel" w:hAnsi="Corbel"/>
                <w:sz w:val="24"/>
                <w:szCs w:val="24"/>
              </w:rPr>
              <w:t>kultury, zasłużeni dla społeczeństwa …)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553E" w:rsidP="00DF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</w:t>
            </w:r>
            <w:r w:rsidR="00CD72CD">
              <w:rPr>
                <w:rFonts w:ascii="Corbel" w:hAnsi="Corbel"/>
                <w:sz w:val="24"/>
                <w:szCs w:val="24"/>
              </w:rPr>
              <w:t>edukacyjna spacerów wirtualnych w połączeniu</w:t>
            </w:r>
            <w:r w:rsidR="00503211">
              <w:rPr>
                <w:rFonts w:ascii="Corbel" w:hAnsi="Corbel"/>
                <w:sz w:val="24"/>
                <w:szCs w:val="24"/>
              </w:rPr>
              <w:t xml:space="preserve">z </w:t>
            </w:r>
            <w:r w:rsidR="00C44728">
              <w:rPr>
                <w:rFonts w:ascii="Corbel" w:hAnsi="Corbel"/>
                <w:sz w:val="24"/>
                <w:szCs w:val="24"/>
              </w:rPr>
              <w:t xml:space="preserve">aktywnym uczestnictwem </w:t>
            </w:r>
            <w:r w:rsidR="00DF371B">
              <w:rPr>
                <w:rFonts w:ascii="Corbel" w:hAnsi="Corbel"/>
                <w:sz w:val="24"/>
                <w:szCs w:val="24"/>
              </w:rPr>
              <w:t>przemierzania ścieżek dydaktycznych.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7372" w:rsidP="00E03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Projektowanie, wykonanie </w:t>
            </w:r>
            <w:r w:rsidR="00E03C83">
              <w:rPr>
                <w:rFonts w:ascii="Corbel" w:hAnsi="Corbel"/>
                <w:sz w:val="24"/>
                <w:szCs w:val="24"/>
              </w:rPr>
              <w:t xml:space="preserve">osadzanie multimedialnych </w:t>
            </w:r>
            <w:r>
              <w:rPr>
                <w:rFonts w:ascii="Corbel" w:hAnsi="Corbel"/>
                <w:sz w:val="24"/>
                <w:szCs w:val="24"/>
              </w:rPr>
              <w:t xml:space="preserve">materiałów </w:t>
            </w:r>
            <w:r w:rsidR="00E03C83">
              <w:rPr>
                <w:rFonts w:ascii="Corbel" w:hAnsi="Corbel"/>
                <w:sz w:val="24"/>
                <w:szCs w:val="24"/>
              </w:rPr>
              <w:t>informacyjnych w środowisku medialnym</w:t>
            </w:r>
          </w:p>
        </w:tc>
      </w:tr>
      <w:tr w:rsidR="00C30E9B" w:rsidRPr="00AB3FD6" w:rsidTr="00923D7D">
        <w:tc>
          <w:tcPr>
            <w:tcW w:w="9639" w:type="dxa"/>
          </w:tcPr>
          <w:p w:rsidR="00C30E9B" w:rsidRPr="00AB3FD6" w:rsidRDefault="00355C1C" w:rsidP="00E03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B3FD6">
              <w:rPr>
                <w:rFonts w:ascii="Corbel" w:hAnsi="Corbel"/>
                <w:sz w:val="24"/>
                <w:szCs w:val="24"/>
              </w:rPr>
              <w:lastRenderedPageBreak/>
              <w:t>Google StreetV</w:t>
            </w:r>
            <w:r w:rsidR="00C30E9B" w:rsidRPr="00AB3FD6">
              <w:rPr>
                <w:rFonts w:ascii="Corbel" w:hAnsi="Corbel"/>
                <w:sz w:val="24"/>
                <w:szCs w:val="24"/>
              </w:rPr>
              <w:t>iew</w:t>
            </w:r>
            <w:r w:rsidRPr="00AB3FD6">
              <w:rPr>
                <w:rFonts w:ascii="Corbel" w:hAnsi="Corbel"/>
                <w:sz w:val="24"/>
                <w:szCs w:val="24"/>
              </w:rPr>
              <w:t xml:space="preserve">, Tourweaver – jako środowisko wirtualne </w:t>
            </w:r>
            <w:r w:rsidR="00AB3FD6" w:rsidRPr="00AB3FD6">
              <w:rPr>
                <w:rFonts w:ascii="Corbel" w:hAnsi="Corbel"/>
                <w:sz w:val="24"/>
                <w:szCs w:val="24"/>
              </w:rPr>
              <w:t xml:space="preserve">dla </w:t>
            </w:r>
            <w:r w:rsidR="00AB3FD6">
              <w:rPr>
                <w:rFonts w:ascii="Corbel" w:hAnsi="Corbel"/>
                <w:sz w:val="24"/>
                <w:szCs w:val="24"/>
              </w:rPr>
              <w:t xml:space="preserve">ścieżek </w:t>
            </w:r>
            <w:r w:rsidR="009015E2">
              <w:rPr>
                <w:rFonts w:ascii="Corbel" w:hAnsi="Corbel"/>
                <w:sz w:val="24"/>
                <w:szCs w:val="24"/>
              </w:rPr>
              <w:t>edukacyjno</w:t>
            </w:r>
            <w:r w:rsidR="00AB3FD6">
              <w:rPr>
                <w:rFonts w:ascii="Corbel" w:hAnsi="Corbel"/>
                <w:sz w:val="24"/>
                <w:szCs w:val="24"/>
              </w:rPr>
              <w:t>-kulturalnych.</w:t>
            </w:r>
          </w:p>
        </w:tc>
      </w:tr>
    </w:tbl>
    <w:p w:rsidR="0085747A" w:rsidRPr="00AB3FD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09422C" w:rsidRPr="009C54AE" w:rsidRDefault="0009422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09422C" w:rsidRPr="00DE5756" w:rsidRDefault="0009422C" w:rsidP="0009422C">
      <w:pPr>
        <w:pStyle w:val="Akapitzlist"/>
        <w:spacing w:after="0" w:line="240" w:lineRule="auto"/>
        <w:ind w:left="0"/>
      </w:pPr>
      <w:r w:rsidRPr="00DE5756">
        <w:t xml:space="preserve">Ćwiczenia: </w:t>
      </w:r>
      <w:r>
        <w:t xml:space="preserve">praca  w grupach, </w:t>
      </w:r>
      <w:r w:rsidRPr="00DE5756">
        <w:t>ćwiczenia z wykorzystaniem bazy informatycznej w pracowni komputerowej, wykorzystanie platformy e-learning „Moodle”</w:t>
      </w:r>
      <w:r w:rsidR="00B620D9">
        <w:t>, metoda projektów.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470C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982CD8" w:rsidRDefault="00723A57" w:rsidP="00723A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prezentacja, esej</w:t>
            </w:r>
          </w:p>
        </w:tc>
        <w:tc>
          <w:tcPr>
            <w:tcW w:w="2126" w:type="dxa"/>
          </w:tcPr>
          <w:p w:rsidR="0085747A" w:rsidRPr="009C54AE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82CD8" w:rsidRDefault="00723A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85747A" w:rsidRPr="009C54AE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10321" w:rsidRPr="009C54AE" w:rsidTr="00C05F44">
        <w:tc>
          <w:tcPr>
            <w:tcW w:w="1985" w:type="dxa"/>
          </w:tcPr>
          <w:p w:rsidR="00210321" w:rsidRPr="009C54AE" w:rsidRDefault="005F63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210321" w:rsidRPr="00982CD8" w:rsidRDefault="005F63B1" w:rsidP="0038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80D7A">
              <w:rPr>
                <w:rFonts w:ascii="Corbel" w:hAnsi="Corbel"/>
                <w:b w:val="0"/>
                <w:smallCaps w:val="0"/>
                <w:szCs w:val="24"/>
              </w:rPr>
              <w:t>rojekt, demonstracja pracy z wykorzystaniem mediów elektronicznych</w:t>
            </w:r>
          </w:p>
        </w:tc>
        <w:tc>
          <w:tcPr>
            <w:tcW w:w="2126" w:type="dxa"/>
          </w:tcPr>
          <w:p w:rsidR="00210321" w:rsidRPr="00210321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10321" w:rsidRPr="009C54AE" w:rsidTr="00C05F44">
        <w:tc>
          <w:tcPr>
            <w:tcW w:w="1985" w:type="dxa"/>
          </w:tcPr>
          <w:p w:rsidR="00210321" w:rsidRPr="009C54AE" w:rsidRDefault="00E32B2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10321" w:rsidRPr="00982CD8" w:rsidRDefault="00E32B21" w:rsidP="00526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projekt, </w:t>
            </w:r>
            <w:r w:rsidR="00526822">
              <w:rPr>
                <w:rFonts w:ascii="Corbel" w:hAnsi="Corbel"/>
                <w:b w:val="0"/>
                <w:smallCaps w:val="0"/>
                <w:szCs w:val="24"/>
              </w:rPr>
              <w:t xml:space="preserve">prezentacja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„spacerów wirtualnych”</w:t>
            </w:r>
          </w:p>
        </w:tc>
        <w:tc>
          <w:tcPr>
            <w:tcW w:w="2126" w:type="dxa"/>
          </w:tcPr>
          <w:p w:rsidR="00210321" w:rsidRPr="00210321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10321" w:rsidRPr="009C54AE" w:rsidTr="00C05F44">
        <w:tc>
          <w:tcPr>
            <w:tcW w:w="1985" w:type="dxa"/>
          </w:tcPr>
          <w:p w:rsidR="00210321" w:rsidRPr="009C54AE" w:rsidRDefault="00E32B2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10321" w:rsidRPr="00982CD8" w:rsidRDefault="00E32B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esej refleksy</w:t>
            </w:r>
            <w:r w:rsidR="000E3D30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ny</w:t>
            </w:r>
            <w:r w:rsidR="00F779E1">
              <w:rPr>
                <w:rFonts w:ascii="Corbel" w:hAnsi="Corbel"/>
                <w:b w:val="0"/>
                <w:smallCaps w:val="0"/>
                <w:szCs w:val="24"/>
              </w:rPr>
              <w:t>, referat</w:t>
            </w:r>
          </w:p>
        </w:tc>
        <w:tc>
          <w:tcPr>
            <w:tcW w:w="2126" w:type="dxa"/>
          </w:tcPr>
          <w:p w:rsidR="00210321" w:rsidRPr="00210321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640E0B" w:rsidRDefault="00FF2781" w:rsidP="00640E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0E0B">
              <w:rPr>
                <w:rFonts w:ascii="Corbel" w:hAnsi="Corbel"/>
                <w:b w:val="0"/>
                <w:smallCaps w:val="0"/>
                <w:szCs w:val="24"/>
              </w:rPr>
              <w:t xml:space="preserve">Wykonanie </w:t>
            </w:r>
            <w:r w:rsidR="005C55B5" w:rsidRPr="00640E0B">
              <w:rPr>
                <w:rFonts w:ascii="Corbel" w:hAnsi="Corbel"/>
                <w:b w:val="0"/>
                <w:smallCaps w:val="0"/>
                <w:szCs w:val="24"/>
              </w:rPr>
              <w:t xml:space="preserve">za pomocą aplikacji </w:t>
            </w:r>
            <w:r w:rsidR="00B37B35" w:rsidRPr="00640E0B">
              <w:rPr>
                <w:rFonts w:ascii="Corbel" w:hAnsi="Corbel"/>
                <w:b w:val="0"/>
                <w:smallCaps w:val="0"/>
                <w:szCs w:val="24"/>
              </w:rPr>
              <w:t xml:space="preserve">internetowej </w:t>
            </w:r>
            <w:r w:rsidR="005C55B5" w:rsidRPr="00640E0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spaceru wirtualnego </w:t>
            </w:r>
            <w:r w:rsidR="005C55B5" w:rsidRPr="00640E0B"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="00B37B35" w:rsidRPr="00640E0B">
              <w:rPr>
                <w:rFonts w:ascii="Corbel" w:hAnsi="Corbel"/>
                <w:b w:val="0"/>
                <w:smallCaps w:val="0"/>
                <w:szCs w:val="24"/>
              </w:rPr>
              <w:t>regioni</w:t>
            </w:r>
            <w:r w:rsidR="00BE5D4A" w:rsidRPr="00640E0B">
              <w:rPr>
                <w:rFonts w:ascii="Corbel" w:hAnsi="Corbel"/>
                <w:b w:val="0"/>
                <w:smallCaps w:val="0"/>
                <w:szCs w:val="24"/>
              </w:rPr>
              <w:t>e zgodnie z wyznaczonymi celami obejmującymi aspekty edukacyjno-kulturowe.</w:t>
            </w:r>
          </w:p>
          <w:p w:rsidR="00640E0B" w:rsidRPr="00640E0B" w:rsidRDefault="00640E0B" w:rsidP="00640E0B">
            <w:pPr>
              <w:pStyle w:val="NormalnyWeb"/>
              <w:spacing w:after="0" w:afterAutospacing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Uzyskanie oceny 5: </w:t>
            </w:r>
            <w:r w:rsidRPr="00640E0B">
              <w:rPr>
                <w:rFonts w:ascii="Corbel" w:hAnsi="Corbel"/>
                <w:color w:val="000000"/>
              </w:rPr>
              <w:t>Wykona platformę blogową przedstawiając informacje z podziałem na kategorie. Na platformie systematycznie dokona wpisów ukazujących aspekty kulturowe środowiska lokalnego. Umieści informacje o bieżących świętach, wydarzeniach artystycznych, kulturalnych będących skł</w:t>
            </w:r>
            <w:r>
              <w:rPr>
                <w:rFonts w:ascii="Corbel" w:hAnsi="Corbel"/>
                <w:color w:val="000000"/>
              </w:rPr>
              <w:t xml:space="preserve">adnikiem tożsamości narodowej. </w:t>
            </w:r>
            <w:r w:rsidRPr="00640E0B">
              <w:rPr>
                <w:rFonts w:ascii="Corbel" w:hAnsi="Corbel"/>
                <w:color w:val="000000"/>
              </w:rPr>
              <w:t>Przedstawi propozycje pozwalającą na popularyzację wybranych miejsc dla dzieci, młodzieży o osób dorosłych. Platforma blogowa zostanie wyposażona w wartości pedagogiczne, etyczne, kulturowe poprzez poszerzoną kwerendę regionu.</w:t>
            </w:r>
          </w:p>
          <w:p w:rsidR="00640E0B" w:rsidRPr="00640E0B" w:rsidRDefault="00640E0B" w:rsidP="00640E0B">
            <w:pPr>
              <w:pStyle w:val="NormalnyWeb"/>
              <w:spacing w:after="0" w:afterAutospacing="0"/>
              <w:rPr>
                <w:rFonts w:ascii="Corbel" w:hAnsi="Corbel"/>
                <w:color w:val="000000"/>
              </w:rPr>
            </w:pPr>
            <w:r w:rsidRPr="00640E0B">
              <w:rPr>
                <w:rFonts w:ascii="Corbel" w:hAnsi="Corbel"/>
                <w:color w:val="000000"/>
              </w:rPr>
              <w:t>Uzyskanie oceny 4</w:t>
            </w:r>
            <w:r>
              <w:rPr>
                <w:rFonts w:ascii="Corbel" w:hAnsi="Corbel"/>
                <w:color w:val="000000"/>
              </w:rPr>
              <w:t>:</w:t>
            </w:r>
            <w:r w:rsidRPr="00640E0B">
              <w:rPr>
                <w:rFonts w:ascii="Corbel" w:hAnsi="Corbel"/>
                <w:color w:val="000000"/>
              </w:rPr>
              <w:t xml:space="preserve"> Wykona platformę blogową. Umieści informacje o bieżących świętach, wydarzeniach artystycznych będących składnikiem tożsamości narodowej. Dokona kategoryzacji treści. Przedstawi propozycje pozwalającą na popularyzację wybranych miejsc dla dzieci, młodzieży o osób dorosłych.</w:t>
            </w:r>
          </w:p>
          <w:p w:rsidR="00640E0B" w:rsidRPr="00640E0B" w:rsidRDefault="00640E0B" w:rsidP="00640E0B">
            <w:pPr>
              <w:pStyle w:val="NormalnyWeb"/>
              <w:spacing w:after="0" w:afterAutospacing="0"/>
              <w:rPr>
                <w:rFonts w:ascii="Corbel" w:hAnsi="Corbel"/>
                <w:color w:val="000000"/>
              </w:rPr>
            </w:pPr>
            <w:r w:rsidRPr="00640E0B">
              <w:rPr>
                <w:rFonts w:ascii="Corbel" w:hAnsi="Corbel"/>
                <w:color w:val="000000"/>
              </w:rPr>
              <w:t>Uzyskanie oceny 3</w:t>
            </w:r>
            <w:r>
              <w:rPr>
                <w:rFonts w:ascii="Corbel" w:hAnsi="Corbel"/>
                <w:color w:val="000000"/>
              </w:rPr>
              <w:t>:</w:t>
            </w:r>
            <w:r w:rsidRPr="00640E0B">
              <w:rPr>
                <w:rFonts w:ascii="Corbel" w:hAnsi="Corbel"/>
                <w:color w:val="000000"/>
              </w:rPr>
              <w:t xml:space="preserve"> Wykona platformę blogową. Student sporadycznie uzupełnia zawartość platformy, bez podziału na kategorie.</w:t>
            </w:r>
          </w:p>
          <w:p w:rsidR="00640E0B" w:rsidRPr="00640E0B" w:rsidRDefault="00640E0B" w:rsidP="00640E0B">
            <w:pPr>
              <w:pStyle w:val="NormalnyWeb"/>
              <w:spacing w:after="0" w:afterAutospacing="0"/>
              <w:rPr>
                <w:rFonts w:ascii="Corbel" w:hAnsi="Corbel"/>
                <w:color w:val="000000"/>
              </w:rPr>
            </w:pPr>
            <w:r w:rsidRPr="00640E0B">
              <w:rPr>
                <w:rFonts w:ascii="Corbel" w:hAnsi="Corbel"/>
                <w:color w:val="000000"/>
              </w:rPr>
              <w:t>Uzyskanie oceny 2</w:t>
            </w:r>
            <w:r>
              <w:rPr>
                <w:rFonts w:ascii="Corbel" w:hAnsi="Corbel"/>
                <w:color w:val="000000"/>
              </w:rPr>
              <w:t>:</w:t>
            </w:r>
            <w:r w:rsidRPr="00640E0B">
              <w:rPr>
                <w:rFonts w:ascii="Corbel" w:hAnsi="Corbel"/>
                <w:color w:val="000000"/>
              </w:rPr>
              <w:t xml:space="preserve"> Tematyka platformy odbiega od zadań przedstawionych w trakcie zajęć. Brak systematyczności.</w:t>
            </w:r>
            <w:bookmarkStart w:id="0" w:name="_GoBack"/>
            <w:bookmarkEnd w:id="0"/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302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E5D4A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Default="00784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>
              <w:rPr>
                <w:rFonts w:ascii="Corbel" w:hAnsi="Corbel"/>
                <w:sz w:val="24"/>
                <w:szCs w:val="24"/>
              </w:rPr>
              <w:t>ział w konsultacjach</w:t>
            </w:r>
          </w:p>
          <w:p w:rsidR="00DB23FB" w:rsidRPr="009C54AE" w:rsidRDefault="00784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egzamin</w:t>
            </w:r>
          </w:p>
        </w:tc>
        <w:tc>
          <w:tcPr>
            <w:tcW w:w="4677" w:type="dxa"/>
          </w:tcPr>
          <w:p w:rsidR="00784A71" w:rsidRDefault="00784A71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DB23FB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DB23FB" w:rsidRPr="009C54AE" w:rsidRDefault="00DB23FB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3258D">
              <w:rPr>
                <w:rFonts w:ascii="Corbel" w:hAnsi="Corbel"/>
                <w:sz w:val="24"/>
                <w:szCs w:val="24"/>
              </w:rPr>
              <w:t>:</w:t>
            </w:r>
          </w:p>
          <w:p w:rsidR="0003258D" w:rsidRDefault="0003258D" w:rsidP="000379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</w:t>
            </w:r>
          </w:p>
          <w:p w:rsidR="0003258D" w:rsidRDefault="0003258D" w:rsidP="000379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prezentacji </w:t>
            </w:r>
          </w:p>
          <w:p w:rsidR="0003258D" w:rsidRDefault="0003258D" w:rsidP="000379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referatu</w:t>
            </w:r>
          </w:p>
          <w:p w:rsidR="00C61DC5" w:rsidRPr="009C54AE" w:rsidRDefault="0003258D" w:rsidP="000379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wykonanie projektu</w:t>
            </w:r>
          </w:p>
        </w:tc>
        <w:tc>
          <w:tcPr>
            <w:tcW w:w="4677" w:type="dxa"/>
          </w:tcPr>
          <w:p w:rsidR="0003258D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3258D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03258D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3258D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3258D" w:rsidRPr="009C54AE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71811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71811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520050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21B4C" w:rsidRDefault="002F77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Garbuzik</w:t>
            </w:r>
            <w:r w:rsidR="00CE7A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Kształtowanie tożsamości w epoce nowoczesnych t</w:t>
            </w:r>
            <w:r w:rsidR="002524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CE7A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chnologii informacyjnych (w:) </w:t>
            </w:r>
            <w:r w:rsidR="00393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Pedagogika. Zeszyty Naukowe Wyższej Szkoły Humanitas 20/2019, s. </w:t>
            </w:r>
            <w:r w:rsidR="002524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49-58.</w:t>
            </w:r>
          </w:p>
          <w:p w:rsidR="00297F6D" w:rsidRDefault="00F90B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r w:rsidRPr="005509A7">
              <w:rPr>
                <w:rFonts w:ascii="Corbel" w:hAnsi="Corbel"/>
                <w:b w:val="0"/>
                <w:smallCaps w:val="0"/>
                <w:szCs w:val="24"/>
              </w:rPr>
              <w:t xml:space="preserve">Kotowski, E-zabawy na granicy świata rzeczywistego i światów wirtualnych(w:) „Zabawy i Zabawki. </w:t>
            </w:r>
            <w:r w:rsidRPr="00F92343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Studia</w:t>
            </w:r>
            <w:r w:rsidR="0059250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ED0D9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Antropologiczne. </w:t>
            </w:r>
            <w:r w:rsidRPr="005509A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Plays and Toys. Studies in Anthropology” Rok XVI, (red.) </w:t>
            </w:r>
            <w:r w:rsidRPr="005509A7">
              <w:rPr>
                <w:rFonts w:ascii="Corbel" w:hAnsi="Corbel"/>
                <w:b w:val="0"/>
                <w:smallCaps w:val="0"/>
                <w:szCs w:val="24"/>
              </w:rPr>
              <w:t>H. Mielicka-Pawłowska, Kielce 2018, s. 95-120</w:t>
            </w:r>
          </w:p>
          <w:p w:rsidR="00297F6D" w:rsidRDefault="00297F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Jan van Dijk, Społeczne aspekty nowych mediów, Wydawnictwo Naukowe PWN Warszawa 2010.</w:t>
            </w:r>
          </w:p>
          <w:p w:rsidR="006C72AB" w:rsidRPr="00520050" w:rsidRDefault="006C72AB" w:rsidP="00297F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5509A7" w:rsidRDefault="0085747A" w:rsidP="00F90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5509A7" w:rsidRPr="005509A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90B54" w:rsidRPr="00F90B54" w:rsidRDefault="00297F6D" w:rsidP="00297F6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Castels, Społeczeństwo sieci,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Naukowe PWN Warszawa 2007</w:t>
            </w:r>
          </w:p>
          <w:p w:rsidR="0085747A" w:rsidRPr="009C54AE" w:rsidRDefault="00F90B54" w:rsidP="00297F6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20050">
              <w:rPr>
                <w:rFonts w:ascii="Corbel" w:hAnsi="Corbel"/>
                <w:b w:val="0"/>
                <w:smallCaps w:val="0"/>
                <w:szCs w:val="24"/>
              </w:rPr>
              <w:t xml:space="preserve">T. Austin, R. Doust, Projektowanie dla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nowych mediów. Wydawnictwo Naukowe PWN Warszawa 2007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13F" w:rsidRDefault="0079213F" w:rsidP="00C16ABF">
      <w:pPr>
        <w:spacing w:after="0" w:line="240" w:lineRule="auto"/>
      </w:pPr>
      <w:r>
        <w:separator/>
      </w:r>
    </w:p>
  </w:endnote>
  <w:endnote w:type="continuationSeparator" w:id="1">
    <w:p w:rsidR="0079213F" w:rsidRDefault="007921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13F" w:rsidRDefault="0079213F" w:rsidP="00C16ABF">
      <w:pPr>
        <w:spacing w:after="0" w:line="240" w:lineRule="auto"/>
      </w:pPr>
      <w:r>
        <w:separator/>
      </w:r>
    </w:p>
  </w:footnote>
  <w:footnote w:type="continuationSeparator" w:id="1">
    <w:p w:rsidR="0079213F" w:rsidRDefault="0079213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497C0B"/>
    <w:multiLevelType w:val="hybridMultilevel"/>
    <w:tmpl w:val="17B01D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1B4C"/>
    <w:rsid w:val="00022ECE"/>
    <w:rsid w:val="0003258D"/>
    <w:rsid w:val="000379E4"/>
    <w:rsid w:val="0004044A"/>
    <w:rsid w:val="00042A51"/>
    <w:rsid w:val="00042D2E"/>
    <w:rsid w:val="00044C82"/>
    <w:rsid w:val="00057D27"/>
    <w:rsid w:val="00070ED6"/>
    <w:rsid w:val="000742DC"/>
    <w:rsid w:val="00084C12"/>
    <w:rsid w:val="00090C7B"/>
    <w:rsid w:val="0009422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78E"/>
    <w:rsid w:val="000D04B0"/>
    <w:rsid w:val="000E3D30"/>
    <w:rsid w:val="000E3E3C"/>
    <w:rsid w:val="000E643E"/>
    <w:rsid w:val="000F1C57"/>
    <w:rsid w:val="000F5615"/>
    <w:rsid w:val="000F762A"/>
    <w:rsid w:val="00124BFF"/>
    <w:rsid w:val="0012560E"/>
    <w:rsid w:val="00127108"/>
    <w:rsid w:val="00130C02"/>
    <w:rsid w:val="00134B13"/>
    <w:rsid w:val="00146BC0"/>
    <w:rsid w:val="00153C41"/>
    <w:rsid w:val="00154381"/>
    <w:rsid w:val="001640A7"/>
    <w:rsid w:val="00164FA7"/>
    <w:rsid w:val="00166A03"/>
    <w:rsid w:val="001703AF"/>
    <w:rsid w:val="001718A7"/>
    <w:rsid w:val="001737CF"/>
    <w:rsid w:val="00176083"/>
    <w:rsid w:val="00180082"/>
    <w:rsid w:val="00192F37"/>
    <w:rsid w:val="001A1150"/>
    <w:rsid w:val="001A70D2"/>
    <w:rsid w:val="001C5B0A"/>
    <w:rsid w:val="001D3261"/>
    <w:rsid w:val="001D657B"/>
    <w:rsid w:val="001D7B54"/>
    <w:rsid w:val="001E00E4"/>
    <w:rsid w:val="001E0209"/>
    <w:rsid w:val="001F2CA2"/>
    <w:rsid w:val="00210321"/>
    <w:rsid w:val="002144C0"/>
    <w:rsid w:val="00223707"/>
    <w:rsid w:val="0022477D"/>
    <w:rsid w:val="002248A2"/>
    <w:rsid w:val="002278A9"/>
    <w:rsid w:val="002336F9"/>
    <w:rsid w:val="0024028F"/>
    <w:rsid w:val="00244ABC"/>
    <w:rsid w:val="00252436"/>
    <w:rsid w:val="00281FF2"/>
    <w:rsid w:val="002857DE"/>
    <w:rsid w:val="00291567"/>
    <w:rsid w:val="00297F6D"/>
    <w:rsid w:val="002A22BF"/>
    <w:rsid w:val="002A2389"/>
    <w:rsid w:val="002A4F2D"/>
    <w:rsid w:val="002A671D"/>
    <w:rsid w:val="002B4D55"/>
    <w:rsid w:val="002B5EA0"/>
    <w:rsid w:val="002B6119"/>
    <w:rsid w:val="002C1F06"/>
    <w:rsid w:val="002D3375"/>
    <w:rsid w:val="002D73D4"/>
    <w:rsid w:val="002F02A3"/>
    <w:rsid w:val="002F463E"/>
    <w:rsid w:val="002F4ABE"/>
    <w:rsid w:val="002F7761"/>
    <w:rsid w:val="003018BA"/>
    <w:rsid w:val="0030395F"/>
    <w:rsid w:val="00305C92"/>
    <w:rsid w:val="003078A3"/>
    <w:rsid w:val="003151C5"/>
    <w:rsid w:val="003343CF"/>
    <w:rsid w:val="00346FE9"/>
    <w:rsid w:val="0034759A"/>
    <w:rsid w:val="003503F6"/>
    <w:rsid w:val="003530DD"/>
    <w:rsid w:val="00355C1C"/>
    <w:rsid w:val="00363F78"/>
    <w:rsid w:val="00380D7A"/>
    <w:rsid w:val="00393E8A"/>
    <w:rsid w:val="003A0A5B"/>
    <w:rsid w:val="003A1176"/>
    <w:rsid w:val="003C0BAE"/>
    <w:rsid w:val="003D18A9"/>
    <w:rsid w:val="003D6CE2"/>
    <w:rsid w:val="003E1941"/>
    <w:rsid w:val="003E2FE6"/>
    <w:rsid w:val="003E49D5"/>
    <w:rsid w:val="003E583F"/>
    <w:rsid w:val="003F205D"/>
    <w:rsid w:val="003F38C0"/>
    <w:rsid w:val="003F7372"/>
    <w:rsid w:val="00414E3C"/>
    <w:rsid w:val="0042244A"/>
    <w:rsid w:val="0042745A"/>
    <w:rsid w:val="00431D5C"/>
    <w:rsid w:val="004362C6"/>
    <w:rsid w:val="0043661C"/>
    <w:rsid w:val="00437FA2"/>
    <w:rsid w:val="004403D8"/>
    <w:rsid w:val="0044368F"/>
    <w:rsid w:val="00445970"/>
    <w:rsid w:val="00461EFC"/>
    <w:rsid w:val="00461FD9"/>
    <w:rsid w:val="004652C2"/>
    <w:rsid w:val="004706D1"/>
    <w:rsid w:val="00470C71"/>
    <w:rsid w:val="00471326"/>
    <w:rsid w:val="00471811"/>
    <w:rsid w:val="004753E7"/>
    <w:rsid w:val="0047598D"/>
    <w:rsid w:val="00475D49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211"/>
    <w:rsid w:val="0050496F"/>
    <w:rsid w:val="00513B6F"/>
    <w:rsid w:val="00517C63"/>
    <w:rsid w:val="00520050"/>
    <w:rsid w:val="0052067C"/>
    <w:rsid w:val="00526822"/>
    <w:rsid w:val="00530A12"/>
    <w:rsid w:val="005363C4"/>
    <w:rsid w:val="00536BDE"/>
    <w:rsid w:val="00543ACC"/>
    <w:rsid w:val="005509A7"/>
    <w:rsid w:val="00563479"/>
    <w:rsid w:val="0056696D"/>
    <w:rsid w:val="00592508"/>
    <w:rsid w:val="0059484D"/>
    <w:rsid w:val="005A0855"/>
    <w:rsid w:val="005A133C"/>
    <w:rsid w:val="005A3196"/>
    <w:rsid w:val="005C080F"/>
    <w:rsid w:val="005C55B5"/>
    <w:rsid w:val="005C55E5"/>
    <w:rsid w:val="005C696A"/>
    <w:rsid w:val="005E6E85"/>
    <w:rsid w:val="005F31D2"/>
    <w:rsid w:val="005F63B1"/>
    <w:rsid w:val="00603626"/>
    <w:rsid w:val="0061029B"/>
    <w:rsid w:val="006117E1"/>
    <w:rsid w:val="00617230"/>
    <w:rsid w:val="00621CE1"/>
    <w:rsid w:val="00627FC9"/>
    <w:rsid w:val="0063025F"/>
    <w:rsid w:val="00640E0B"/>
    <w:rsid w:val="006460D0"/>
    <w:rsid w:val="00647FA8"/>
    <w:rsid w:val="00650C5F"/>
    <w:rsid w:val="00654934"/>
    <w:rsid w:val="006620D9"/>
    <w:rsid w:val="00671958"/>
    <w:rsid w:val="00675843"/>
    <w:rsid w:val="006835AE"/>
    <w:rsid w:val="00696477"/>
    <w:rsid w:val="006B1A53"/>
    <w:rsid w:val="006C0939"/>
    <w:rsid w:val="006C72AB"/>
    <w:rsid w:val="006D050F"/>
    <w:rsid w:val="006D1A6D"/>
    <w:rsid w:val="006D6139"/>
    <w:rsid w:val="006E20FB"/>
    <w:rsid w:val="006E5D65"/>
    <w:rsid w:val="006F1282"/>
    <w:rsid w:val="006F1FBC"/>
    <w:rsid w:val="006F31E2"/>
    <w:rsid w:val="00706544"/>
    <w:rsid w:val="007072BA"/>
    <w:rsid w:val="0071620A"/>
    <w:rsid w:val="00723A57"/>
    <w:rsid w:val="00724677"/>
    <w:rsid w:val="00725459"/>
    <w:rsid w:val="007327BD"/>
    <w:rsid w:val="00734608"/>
    <w:rsid w:val="00745302"/>
    <w:rsid w:val="007461D6"/>
    <w:rsid w:val="00746EC8"/>
    <w:rsid w:val="00757B38"/>
    <w:rsid w:val="00763BF1"/>
    <w:rsid w:val="00766FD4"/>
    <w:rsid w:val="0078168C"/>
    <w:rsid w:val="00784A71"/>
    <w:rsid w:val="00787C2A"/>
    <w:rsid w:val="00790E27"/>
    <w:rsid w:val="0079213F"/>
    <w:rsid w:val="007A4022"/>
    <w:rsid w:val="007A6E6E"/>
    <w:rsid w:val="007B01DE"/>
    <w:rsid w:val="007C0649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1A3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53E"/>
    <w:rsid w:val="008E626E"/>
    <w:rsid w:val="008E64F4"/>
    <w:rsid w:val="008F06C1"/>
    <w:rsid w:val="008F12C9"/>
    <w:rsid w:val="008F6E29"/>
    <w:rsid w:val="009015E2"/>
    <w:rsid w:val="00916188"/>
    <w:rsid w:val="0092100C"/>
    <w:rsid w:val="00923D7D"/>
    <w:rsid w:val="00927466"/>
    <w:rsid w:val="009508DF"/>
    <w:rsid w:val="00950DAC"/>
    <w:rsid w:val="00954A07"/>
    <w:rsid w:val="00982CD8"/>
    <w:rsid w:val="009938D6"/>
    <w:rsid w:val="00997F14"/>
    <w:rsid w:val="009A78D9"/>
    <w:rsid w:val="009C3E31"/>
    <w:rsid w:val="009C54AE"/>
    <w:rsid w:val="009C788E"/>
    <w:rsid w:val="009D1828"/>
    <w:rsid w:val="009D3F3B"/>
    <w:rsid w:val="009D7EED"/>
    <w:rsid w:val="009E0543"/>
    <w:rsid w:val="009E3B41"/>
    <w:rsid w:val="009F39EB"/>
    <w:rsid w:val="009F3C5C"/>
    <w:rsid w:val="009F4610"/>
    <w:rsid w:val="00A00ECC"/>
    <w:rsid w:val="00A04D8A"/>
    <w:rsid w:val="00A065B3"/>
    <w:rsid w:val="00A155EE"/>
    <w:rsid w:val="00A2245B"/>
    <w:rsid w:val="00A30110"/>
    <w:rsid w:val="00A35862"/>
    <w:rsid w:val="00A36899"/>
    <w:rsid w:val="00A371F6"/>
    <w:rsid w:val="00A43BF6"/>
    <w:rsid w:val="00A52B8A"/>
    <w:rsid w:val="00A53FA5"/>
    <w:rsid w:val="00A54817"/>
    <w:rsid w:val="00A601C8"/>
    <w:rsid w:val="00A60799"/>
    <w:rsid w:val="00A65054"/>
    <w:rsid w:val="00A6657D"/>
    <w:rsid w:val="00A84C85"/>
    <w:rsid w:val="00A9336D"/>
    <w:rsid w:val="00A97DE1"/>
    <w:rsid w:val="00AA53BE"/>
    <w:rsid w:val="00AB053C"/>
    <w:rsid w:val="00AB3FD6"/>
    <w:rsid w:val="00AB6FFF"/>
    <w:rsid w:val="00AC19C6"/>
    <w:rsid w:val="00AD1146"/>
    <w:rsid w:val="00AD27D3"/>
    <w:rsid w:val="00AD66D6"/>
    <w:rsid w:val="00AE1160"/>
    <w:rsid w:val="00AE203C"/>
    <w:rsid w:val="00AE2E74"/>
    <w:rsid w:val="00AE3CC9"/>
    <w:rsid w:val="00AE5FCB"/>
    <w:rsid w:val="00AF2C1E"/>
    <w:rsid w:val="00B06142"/>
    <w:rsid w:val="00B135B1"/>
    <w:rsid w:val="00B1782C"/>
    <w:rsid w:val="00B2341A"/>
    <w:rsid w:val="00B23D21"/>
    <w:rsid w:val="00B3130B"/>
    <w:rsid w:val="00B3185A"/>
    <w:rsid w:val="00B37B35"/>
    <w:rsid w:val="00B40ADB"/>
    <w:rsid w:val="00B43B77"/>
    <w:rsid w:val="00B43E80"/>
    <w:rsid w:val="00B607DB"/>
    <w:rsid w:val="00B620D9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D4A"/>
    <w:rsid w:val="00BF088D"/>
    <w:rsid w:val="00BF2C41"/>
    <w:rsid w:val="00C058B4"/>
    <w:rsid w:val="00C05F44"/>
    <w:rsid w:val="00C131B5"/>
    <w:rsid w:val="00C16ABF"/>
    <w:rsid w:val="00C170AE"/>
    <w:rsid w:val="00C26CB7"/>
    <w:rsid w:val="00C30E9B"/>
    <w:rsid w:val="00C324C1"/>
    <w:rsid w:val="00C35C6E"/>
    <w:rsid w:val="00C36992"/>
    <w:rsid w:val="00C423E9"/>
    <w:rsid w:val="00C44728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D72CD"/>
    <w:rsid w:val="00CE5BAC"/>
    <w:rsid w:val="00CE7A62"/>
    <w:rsid w:val="00CF25BE"/>
    <w:rsid w:val="00CF78ED"/>
    <w:rsid w:val="00D02B25"/>
    <w:rsid w:val="00D02EBA"/>
    <w:rsid w:val="00D14296"/>
    <w:rsid w:val="00D17C3C"/>
    <w:rsid w:val="00D26B2C"/>
    <w:rsid w:val="00D352C9"/>
    <w:rsid w:val="00D35BF0"/>
    <w:rsid w:val="00D425B2"/>
    <w:rsid w:val="00D428D6"/>
    <w:rsid w:val="00D431AD"/>
    <w:rsid w:val="00D552B2"/>
    <w:rsid w:val="00D5767E"/>
    <w:rsid w:val="00D608D1"/>
    <w:rsid w:val="00D74119"/>
    <w:rsid w:val="00D8075B"/>
    <w:rsid w:val="00D8678B"/>
    <w:rsid w:val="00D9070B"/>
    <w:rsid w:val="00DA054B"/>
    <w:rsid w:val="00DA2114"/>
    <w:rsid w:val="00DB23FB"/>
    <w:rsid w:val="00DC6912"/>
    <w:rsid w:val="00DE09C0"/>
    <w:rsid w:val="00DE4A14"/>
    <w:rsid w:val="00DF320D"/>
    <w:rsid w:val="00DF371B"/>
    <w:rsid w:val="00DF71C8"/>
    <w:rsid w:val="00DF73FB"/>
    <w:rsid w:val="00E03C83"/>
    <w:rsid w:val="00E129B8"/>
    <w:rsid w:val="00E129E1"/>
    <w:rsid w:val="00E21E7D"/>
    <w:rsid w:val="00E22FBC"/>
    <w:rsid w:val="00E246EC"/>
    <w:rsid w:val="00E24BF5"/>
    <w:rsid w:val="00E25338"/>
    <w:rsid w:val="00E2562E"/>
    <w:rsid w:val="00E32B21"/>
    <w:rsid w:val="00E51E44"/>
    <w:rsid w:val="00E55F24"/>
    <w:rsid w:val="00E57B15"/>
    <w:rsid w:val="00E63348"/>
    <w:rsid w:val="00E71926"/>
    <w:rsid w:val="00E742AA"/>
    <w:rsid w:val="00E77E88"/>
    <w:rsid w:val="00E8107D"/>
    <w:rsid w:val="00E87342"/>
    <w:rsid w:val="00E960BB"/>
    <w:rsid w:val="00EA2074"/>
    <w:rsid w:val="00EA4832"/>
    <w:rsid w:val="00EA4E9D"/>
    <w:rsid w:val="00EB631E"/>
    <w:rsid w:val="00EC4899"/>
    <w:rsid w:val="00ED03AB"/>
    <w:rsid w:val="00ED0D98"/>
    <w:rsid w:val="00ED32D2"/>
    <w:rsid w:val="00EE32DE"/>
    <w:rsid w:val="00EE4526"/>
    <w:rsid w:val="00EE5457"/>
    <w:rsid w:val="00F070AB"/>
    <w:rsid w:val="00F11F66"/>
    <w:rsid w:val="00F17567"/>
    <w:rsid w:val="00F27A7B"/>
    <w:rsid w:val="00F526AF"/>
    <w:rsid w:val="00F617C3"/>
    <w:rsid w:val="00F7066B"/>
    <w:rsid w:val="00F779E1"/>
    <w:rsid w:val="00F83B28"/>
    <w:rsid w:val="00F90B54"/>
    <w:rsid w:val="00F92343"/>
    <w:rsid w:val="00F974DA"/>
    <w:rsid w:val="00FA46E5"/>
    <w:rsid w:val="00FB7DBA"/>
    <w:rsid w:val="00FC1C25"/>
    <w:rsid w:val="00FC3F45"/>
    <w:rsid w:val="00FD1BB4"/>
    <w:rsid w:val="00FD503F"/>
    <w:rsid w:val="00FD7589"/>
    <w:rsid w:val="00FF016A"/>
    <w:rsid w:val="00FF1401"/>
    <w:rsid w:val="00FF278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4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74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746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4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466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640E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1CEE3-CFF9-47A5-803E-E930DECA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951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10</cp:revision>
  <cp:lastPrinted>2019-02-06T12:12:00Z</cp:lastPrinted>
  <dcterms:created xsi:type="dcterms:W3CDTF">2025-04-11T16:56:00Z</dcterms:created>
  <dcterms:modified xsi:type="dcterms:W3CDTF">2025-09-23T09:48:00Z</dcterms:modified>
</cp:coreProperties>
</file>